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C297F" w14:textId="77777777" w:rsidR="00A56FFA" w:rsidRDefault="00A56FFA" w:rsidP="00A56F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Michael GODFREY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53B0D92F" w14:textId="77777777" w:rsidR="00A56FFA" w:rsidRDefault="00A56FFA" w:rsidP="00A56F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4288B737" w14:textId="77777777" w:rsidR="00A56FFA" w:rsidRDefault="00A56FFA" w:rsidP="00A56FFA">
      <w:pPr>
        <w:pStyle w:val="NoSpacing"/>
        <w:rPr>
          <w:rFonts w:cs="Times New Roman"/>
          <w:szCs w:val="24"/>
        </w:rPr>
      </w:pPr>
    </w:p>
    <w:p w14:paraId="11E99C57" w14:textId="77777777" w:rsidR="00A56FFA" w:rsidRDefault="00A56FFA" w:rsidP="00A56FFA">
      <w:pPr>
        <w:pStyle w:val="NoSpacing"/>
        <w:rPr>
          <w:rFonts w:cs="Times New Roman"/>
          <w:szCs w:val="24"/>
        </w:rPr>
      </w:pPr>
    </w:p>
    <w:p w14:paraId="4A1F6389" w14:textId="77777777" w:rsidR="00A56FFA" w:rsidRDefault="00A56FFA" w:rsidP="00A56F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Apr.1497</w:t>
      </w:r>
      <w:r>
        <w:rPr>
          <w:rFonts w:cs="Times New Roman"/>
          <w:szCs w:val="24"/>
        </w:rPr>
        <w:tab/>
        <w:t>He made his Will.</w:t>
      </w:r>
    </w:p>
    <w:p w14:paraId="313A65DF" w14:textId="77777777" w:rsidR="00A56FFA" w:rsidRDefault="00A56FFA" w:rsidP="00A56F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2862F374" w14:textId="77777777" w:rsidR="00A56FFA" w:rsidRDefault="00A56FFA" w:rsidP="00A56FFA">
      <w:pPr>
        <w:pStyle w:val="NoSpacing"/>
        <w:rPr>
          <w:rFonts w:cs="Times New Roman"/>
          <w:szCs w:val="24"/>
        </w:rPr>
      </w:pPr>
    </w:p>
    <w:p w14:paraId="77228201" w14:textId="77777777" w:rsidR="00A56FFA" w:rsidRDefault="00A56FFA" w:rsidP="00A56FFA">
      <w:pPr>
        <w:pStyle w:val="NoSpacing"/>
        <w:rPr>
          <w:rFonts w:cs="Times New Roman"/>
          <w:szCs w:val="24"/>
        </w:rPr>
      </w:pPr>
    </w:p>
    <w:p w14:paraId="01E24A8A" w14:textId="77777777" w:rsidR="00A56FFA" w:rsidRDefault="00A56FFA" w:rsidP="00A56F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43CEF0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895C3" w14:textId="77777777" w:rsidR="00A56FFA" w:rsidRDefault="00A56FFA" w:rsidP="009139A6">
      <w:r>
        <w:separator/>
      </w:r>
    </w:p>
  </w:endnote>
  <w:endnote w:type="continuationSeparator" w:id="0">
    <w:p w14:paraId="59E0C01E" w14:textId="77777777" w:rsidR="00A56FFA" w:rsidRDefault="00A56F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FE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D7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601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1A44" w14:textId="77777777" w:rsidR="00A56FFA" w:rsidRDefault="00A56FFA" w:rsidP="009139A6">
      <w:r>
        <w:separator/>
      </w:r>
    </w:p>
  </w:footnote>
  <w:footnote w:type="continuationSeparator" w:id="0">
    <w:p w14:paraId="7CA98B0E" w14:textId="77777777" w:rsidR="00A56FFA" w:rsidRDefault="00A56F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EE8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EAD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7F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FFA"/>
    <w:rsid w:val="000666E0"/>
    <w:rsid w:val="002510B7"/>
    <w:rsid w:val="005C130B"/>
    <w:rsid w:val="00826F5C"/>
    <w:rsid w:val="009139A6"/>
    <w:rsid w:val="009448BB"/>
    <w:rsid w:val="00947624"/>
    <w:rsid w:val="00A3176C"/>
    <w:rsid w:val="00A56FF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6318C"/>
  <w15:chartTrackingRefBased/>
  <w15:docId w15:val="{B3EC588B-1B23-4CF6-BBBA-6B84C454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6F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2023-02-17T22:18:00Z</dcterms:created>
  <dcterms:modified xsi:type="dcterms:W3CDTF">2023-02-17T22:19:00Z</dcterms:modified>
</cp:coreProperties>
</file>